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0E60D" w14:textId="3F398AFC" w:rsidR="006B2F86" w:rsidRDefault="0014021B" w:rsidP="00E71FC3">
      <w:pPr>
        <w:pStyle w:val="NoSpacing"/>
      </w:pPr>
      <w:r>
        <w:rPr>
          <w:u w:val="single"/>
        </w:rPr>
        <w:t>Agnes RUSSELL</w:t>
      </w:r>
      <w:r>
        <w:t xml:space="preserve">     (fl.1416)</w:t>
      </w:r>
    </w:p>
    <w:p w14:paraId="1D95B247" w14:textId="12E50146" w:rsidR="0014021B" w:rsidRDefault="0014021B" w:rsidP="00E71FC3">
      <w:pPr>
        <w:pStyle w:val="NoSpacing"/>
      </w:pPr>
    </w:p>
    <w:p w14:paraId="766E85BC" w14:textId="090D7D0E" w:rsidR="0014021B" w:rsidRDefault="0014021B" w:rsidP="00E71FC3">
      <w:pPr>
        <w:pStyle w:val="NoSpacing"/>
      </w:pPr>
    </w:p>
    <w:p w14:paraId="65832A05" w14:textId="4382DB27" w:rsidR="0014021B" w:rsidRDefault="0014021B" w:rsidP="00E71FC3">
      <w:pPr>
        <w:pStyle w:val="NoSpacing"/>
      </w:pPr>
      <w:r>
        <w:t xml:space="preserve">Daughter of John Russell of </w:t>
      </w:r>
      <w:proofErr w:type="spellStart"/>
      <w:r>
        <w:t>Tyneham</w:t>
      </w:r>
      <w:proofErr w:type="spellEnd"/>
      <w:r>
        <w:t>.    (H.O.C. II p.687)</w:t>
      </w:r>
    </w:p>
    <w:p w14:paraId="0E1E47AE" w14:textId="3324E03B" w:rsidR="0014021B" w:rsidRDefault="0014021B" w:rsidP="0014021B">
      <w:pPr>
        <w:pStyle w:val="NoSpacing"/>
      </w:pPr>
      <w:r>
        <w:t>1 = Thomas Mere.  (ibid.)</w:t>
      </w:r>
    </w:p>
    <w:p w14:paraId="28BB030A" w14:textId="297054AD" w:rsidR="0014021B" w:rsidRDefault="0014021B" w:rsidP="0014021B">
      <w:pPr>
        <w:pStyle w:val="NoSpacing"/>
      </w:pPr>
    </w:p>
    <w:p w14:paraId="556D339C" w14:textId="15FC3A3B" w:rsidR="0014021B" w:rsidRDefault="0014021B" w:rsidP="0014021B">
      <w:pPr>
        <w:pStyle w:val="NoSpacing"/>
      </w:pPr>
      <w:r>
        <w:t xml:space="preserve">2 = 2 (by 1417) Robert </w:t>
      </w:r>
      <w:proofErr w:type="spellStart"/>
      <w:r>
        <w:t>Craford</w:t>
      </w:r>
      <w:proofErr w:type="spellEnd"/>
      <w:r>
        <w:t xml:space="preserve"> of Wareham, Dorset(q.v.).   (ibid.)</w:t>
      </w:r>
    </w:p>
    <w:p w14:paraId="08529EDC" w14:textId="64A524F4" w:rsidR="0014021B" w:rsidRDefault="0014021B" w:rsidP="0014021B">
      <w:pPr>
        <w:pStyle w:val="NoSpacing"/>
      </w:pPr>
    </w:p>
    <w:p w14:paraId="2E8785F9" w14:textId="202B796D" w:rsidR="0014021B" w:rsidRDefault="0014021B" w:rsidP="0014021B">
      <w:pPr>
        <w:pStyle w:val="NoSpacing"/>
      </w:pPr>
    </w:p>
    <w:p w14:paraId="3EDE0784" w14:textId="776FDF01" w:rsidR="0014021B" w:rsidRPr="0014021B" w:rsidRDefault="0014021B" w:rsidP="0014021B">
      <w:pPr>
        <w:pStyle w:val="NoSpacing"/>
      </w:pPr>
      <w:r>
        <w:t>25 March 2018</w:t>
      </w:r>
      <w:bookmarkStart w:id="0" w:name="_GoBack"/>
      <w:bookmarkEnd w:id="0"/>
    </w:p>
    <w:sectPr w:rsidR="0014021B" w:rsidRPr="001402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E6964" w14:textId="77777777" w:rsidR="0014021B" w:rsidRDefault="0014021B" w:rsidP="00E71FC3">
      <w:pPr>
        <w:spacing w:after="0" w:line="240" w:lineRule="auto"/>
      </w:pPr>
      <w:r>
        <w:separator/>
      </w:r>
    </w:p>
  </w:endnote>
  <w:endnote w:type="continuationSeparator" w:id="0">
    <w:p w14:paraId="65E464D7" w14:textId="77777777" w:rsidR="0014021B" w:rsidRDefault="001402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50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67C36" w14:textId="77777777" w:rsidR="0014021B" w:rsidRDefault="0014021B" w:rsidP="00E71FC3">
      <w:pPr>
        <w:spacing w:after="0" w:line="240" w:lineRule="auto"/>
      </w:pPr>
      <w:r>
        <w:separator/>
      </w:r>
    </w:p>
  </w:footnote>
  <w:footnote w:type="continuationSeparator" w:id="0">
    <w:p w14:paraId="60B30903" w14:textId="77777777" w:rsidR="0014021B" w:rsidRDefault="001402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21B"/>
    <w:rsid w:val="0014021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C0CAD"/>
  <w15:chartTrackingRefBased/>
  <w15:docId w15:val="{4DA147A3-8EFF-4FC6-A3EA-51E6EA8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2018-03-25T11:52:00Z</dcterms:created>
  <dcterms:modified xsi:type="dcterms:W3CDTF">2018-03-25T11:55:00Z</dcterms:modified>
</cp:coreProperties>
</file>